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RPr="00DD188A" w:rsidR="00DD188A" w:rsidP="00DD188A" w:rsidRDefault="00DD188A" w14:paraId="312C09D0" wp14:textId="5944E4D4">
      <w:r w:rsidR="0263415B">
        <w:drawing>
          <wp:inline xmlns:wp14="http://schemas.microsoft.com/office/word/2010/wordprocessingDrawing" wp14:editId="1EBAF3AF" wp14:anchorId="56384E2B">
            <wp:extent cx="3251200" cy="2540000"/>
            <wp:effectExtent l="19050" t="19050" r="25400" b="12700"/>
            <wp:docPr id="635202884" name="Picture 2" descr="c:\edax32\genesis\Spcgenmaps.Bmp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/>
                  </pic:nvPicPr>
                  <pic:blipFill>
                    <a:blip r:embed="Re5564c276c754abb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 bwMode="auto">
                    <a:xfrm xmlns:a="http://schemas.openxmlformats.org/drawingml/2006/main" rot="0" flipH="0" flipV="0">
                      <a:off x="0" y="0"/>
                      <a:ext cx="3251200" cy="2540000"/>
                    </a:xfrm>
                    <a:prstGeom xmlns:a="http://schemas.openxmlformats.org/drawingml/2006/main" prst="rect">
                      <a:avLst/>
                    </a:prstGeom>
                    <a:solidFill xmlns:a="http://schemas.openxmlformats.org/drawingml/2006/main">
                      <a:srgbClr val="FFFFFF"/>
                    </a:solidFill>
                    <a:ln xmlns:a="http://schemas.openxmlformats.org/drawingml/2006/main" w="9525" cap="flat" cmpd="sng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page" w:tblpX="7545" w:tblpY="3601"/>
        <w:tblOverlap w:val="never"/>
        <w:tblW w:w="0" w:type="auto"/>
        <w:tblBorders>
          <w:top w:val="double" w:color="auto" w:sz="4" w:space="0"/>
          <w:left w:val="double" w:color="auto" w:sz="4" w:space="0"/>
          <w:bottom w:val="double" w:color="000000" w:sz="18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BF" w:firstRow="1" w:lastRow="0" w:firstColumn="1" w:lastColumn="0" w:noHBand="0" w:noVBand="0"/>
      </w:tblPr>
      <w:tblGrid>
        <w:gridCol w:w="1163"/>
        <w:gridCol w:w="1363"/>
        <w:gridCol w:w="876"/>
      </w:tblGrid>
      <w:tr xmlns:wp14="http://schemas.microsoft.com/office/word/2010/wordml" w:rsidRPr="00DD188A" w:rsidR="00DD188A" w:rsidTr="00DD188A" w14:paraId="632EA7ED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solid" w:color="800000" w:fill="FFFFFF"/>
          </w:tcPr>
          <w:p w:rsidRPr="00DD188A" w:rsidR="00DD188A" w:rsidP="00DD188A" w:rsidRDefault="00DD188A" w14:paraId="26F3D6E7" wp14:textId="77777777">
            <w:pPr>
              <w:rPr>
                <w:b/>
                <w:bCs/>
                <w:i/>
                <w:iCs/>
                <w:color w:val="FFFFFF"/>
              </w:rPr>
            </w:pPr>
            <w:r w:rsidRPr="00DD188A">
              <w:rPr>
                <w:b/>
                <w:bCs/>
                <w:i/>
                <w:iCs/>
                <w:color w:val="FFFFFF"/>
              </w:rPr>
              <w:t>Element</w:t>
            </w:r>
          </w:p>
        </w:tc>
        <w:tc>
          <w:tcPr>
            <w:tcW w:w="1363" w:type="dxa"/>
            <w:shd w:val="solid" w:color="800000" w:fill="FFFFFF"/>
          </w:tcPr>
          <w:p w:rsidRPr="00DD188A" w:rsidR="00DD188A" w:rsidP="00DD188A" w:rsidRDefault="00DD188A" w14:paraId="2075D57B" wp14:textId="77777777">
            <w:pPr>
              <w:rPr>
                <w:b/>
                <w:bCs/>
                <w:i/>
                <w:iCs/>
                <w:color w:val="FFFFFF"/>
              </w:rPr>
            </w:pPr>
            <w:r w:rsidRPr="00DD188A">
              <w:rPr>
                <w:b/>
                <w:bCs/>
                <w:i/>
                <w:iCs/>
                <w:color w:val="FFFFFF"/>
              </w:rPr>
              <w:t>Wt%</w:t>
            </w:r>
          </w:p>
        </w:tc>
        <w:tc>
          <w:tcPr>
            <w:tcW w:w="876" w:type="dxa"/>
            <w:shd w:val="solid" w:color="800000" w:fill="FFFFFF"/>
          </w:tcPr>
          <w:p w:rsidRPr="00DD188A" w:rsidR="00DD188A" w:rsidP="00DD188A" w:rsidRDefault="00DD188A" w14:paraId="5B7BD0F8" wp14:textId="77777777">
            <w:pPr>
              <w:rPr>
                <w:b/>
                <w:bCs/>
                <w:i/>
                <w:iCs/>
                <w:color w:val="FFFFFF"/>
              </w:rPr>
            </w:pPr>
            <w:r w:rsidRPr="00DD188A">
              <w:rPr>
                <w:b/>
                <w:bCs/>
                <w:i/>
                <w:iCs/>
                <w:color w:val="FFFFFF"/>
              </w:rPr>
              <w:t>At%</w:t>
            </w:r>
          </w:p>
        </w:tc>
      </w:tr>
      <w:tr xmlns:wp14="http://schemas.microsoft.com/office/word/2010/wordml" w:rsidRPr="00DD188A" w:rsidR="00DD188A" w:rsidTr="00DD188A" w14:paraId="0E4B79EF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4922DEE7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 CK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52D610AE" wp14:textId="77777777">
            <w:r w:rsidRPr="00DD188A">
              <w:t>14.38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3CA096C9" wp14:textId="77777777">
            <w:r w:rsidRPr="00DD188A">
              <w:t>23.81</w:t>
            </w:r>
          </w:p>
        </w:tc>
      </w:tr>
      <w:tr xmlns:wp14="http://schemas.microsoft.com/office/word/2010/wordml" w:rsidRPr="00DD188A" w:rsidR="00DD188A" w:rsidTr="00DD188A" w14:paraId="53D73660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05A2E116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 OK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737BDE96" wp14:textId="77777777">
            <w:r w:rsidRPr="00DD188A">
              <w:t>31.05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5B62D344" wp14:textId="77777777">
            <w:r w:rsidRPr="00DD188A">
              <w:t>38.60</w:t>
            </w:r>
          </w:p>
        </w:tc>
      </w:tr>
      <w:tr xmlns:wp14="http://schemas.microsoft.com/office/word/2010/wordml" w:rsidRPr="00DD188A" w:rsidR="00DD188A" w:rsidTr="00DD188A" w14:paraId="3A5D8BF1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03DBAD08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NaK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3BB4FD5C" wp14:textId="77777777">
            <w:r w:rsidRPr="00DD188A">
              <w:t>15.39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567E47C0" wp14:textId="77777777">
            <w:r w:rsidRPr="00DD188A">
              <w:t>13.31</w:t>
            </w:r>
          </w:p>
        </w:tc>
      </w:tr>
      <w:tr xmlns:wp14="http://schemas.microsoft.com/office/word/2010/wordml" w:rsidRPr="00DD188A" w:rsidR="00DD188A" w:rsidTr="00DD188A" w14:paraId="5A97FD64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1F6EDC15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MgK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5382BA9E" wp14:textId="77777777">
            <w:r w:rsidRPr="00DD188A">
              <w:t>00.97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6A0EB6DB" wp14:textId="77777777">
            <w:r w:rsidRPr="00DD188A">
              <w:t>00.80</w:t>
            </w:r>
          </w:p>
        </w:tc>
      </w:tr>
      <w:tr xmlns:wp14="http://schemas.microsoft.com/office/word/2010/wordml" w:rsidRPr="00DD188A" w:rsidR="00DD188A" w:rsidTr="00DD188A" w14:paraId="26FE501E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1FC14275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SiK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04BA1473" wp14:textId="77777777">
            <w:r w:rsidRPr="00DD188A">
              <w:t>09.37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45F40807" wp14:textId="77777777">
            <w:r w:rsidRPr="00DD188A">
              <w:t>06.64</w:t>
            </w:r>
          </w:p>
        </w:tc>
      </w:tr>
      <w:tr xmlns:wp14="http://schemas.microsoft.com/office/word/2010/wordml" w:rsidRPr="00DD188A" w:rsidR="00DD188A" w:rsidTr="00DD188A" w14:paraId="75AB2BEE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6BFB9629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 PK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6E42F19D" wp14:textId="77777777">
            <w:r w:rsidRPr="00DD188A">
              <w:t>15.96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0F4C1F9F" wp14:textId="77777777">
            <w:r w:rsidRPr="00DD188A">
              <w:t>10.25</w:t>
            </w:r>
          </w:p>
        </w:tc>
      </w:tr>
      <w:tr xmlns:wp14="http://schemas.microsoft.com/office/word/2010/wordml" w:rsidRPr="00DD188A" w:rsidR="00DD188A" w:rsidTr="00DD188A" w14:paraId="003D4694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1FD892EE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 SK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71EE19FC" wp14:textId="77777777">
            <w:r w:rsidRPr="00DD188A">
              <w:t>00.76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092223DF" wp14:textId="77777777">
            <w:r w:rsidRPr="00DD188A">
              <w:t>00.47</w:t>
            </w:r>
          </w:p>
        </w:tc>
      </w:tr>
      <w:tr xmlns:wp14="http://schemas.microsoft.com/office/word/2010/wordml" w:rsidRPr="00DD188A" w:rsidR="00DD188A" w:rsidTr="00DD188A" w14:paraId="42BBFB42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00F603E6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ClK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10CF3C0B" wp14:textId="77777777">
            <w:r w:rsidRPr="00DD188A">
              <w:t>00.90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59619016" wp14:textId="77777777">
            <w:r w:rsidRPr="00DD188A">
              <w:t>00.51</w:t>
            </w:r>
          </w:p>
        </w:tc>
      </w:tr>
      <w:tr xmlns:wp14="http://schemas.microsoft.com/office/word/2010/wordml" w:rsidRPr="00DD188A" w:rsidR="00DD188A" w:rsidTr="00DD188A" w14:paraId="1573E6D9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0DA6A638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 KK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1F45C3E1" wp14:textId="77777777">
            <w:r w:rsidRPr="00DD188A">
              <w:t>04.16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41929AF2" wp14:textId="77777777">
            <w:r w:rsidRPr="00DD188A">
              <w:t>02.11</w:t>
            </w:r>
          </w:p>
        </w:tc>
      </w:tr>
      <w:tr xmlns:wp14="http://schemas.microsoft.com/office/word/2010/wordml" w:rsidRPr="00DD188A" w:rsidR="00DD188A" w:rsidTr="00DD188A" w14:paraId="14E7417B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60AAF908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 xml:space="preserve"> CaK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503CE7E6" wp14:textId="77777777">
            <w:r w:rsidRPr="00DD188A">
              <w:t>07.06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66EB7353" wp14:textId="77777777">
            <w:r w:rsidRPr="00DD188A">
              <w:t>03.50</w:t>
            </w:r>
          </w:p>
        </w:tc>
      </w:tr>
      <w:tr xmlns:wp14="http://schemas.microsoft.com/office/word/2010/wordml" w:rsidRPr="00DD188A" w:rsidR="00DD188A" w:rsidTr="00DD188A" w14:paraId="22C59089" wp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63" w:type="dxa"/>
            <w:shd w:val="pct20" w:color="FFFF00" w:fill="FFFFFF"/>
          </w:tcPr>
          <w:p w:rsidRPr="00DD188A" w:rsidR="00DD188A" w:rsidP="00DD188A" w:rsidRDefault="00DD188A" w14:paraId="222A552F" wp14:textId="77777777">
            <w:pPr>
              <w:rPr>
                <w:b/>
                <w:bCs/>
                <w:i/>
                <w:iCs/>
              </w:rPr>
            </w:pPr>
            <w:r w:rsidRPr="00DD188A">
              <w:rPr>
                <w:b/>
                <w:bCs/>
                <w:i/>
                <w:iCs/>
              </w:rPr>
              <w:t>Matrix</w:t>
            </w:r>
          </w:p>
        </w:tc>
        <w:tc>
          <w:tcPr>
            <w:tcW w:w="1363" w:type="dxa"/>
            <w:shd w:val="pct20" w:color="FFFF00" w:fill="FFFFFF"/>
          </w:tcPr>
          <w:p w:rsidRPr="00DD188A" w:rsidR="00DD188A" w:rsidP="00DD188A" w:rsidRDefault="00DD188A" w14:paraId="4CC35AC6" wp14:textId="77777777">
            <w:r w:rsidRPr="00DD188A">
              <w:t>Correction</w:t>
            </w:r>
          </w:p>
        </w:tc>
        <w:tc>
          <w:tcPr>
            <w:tcW w:w="876" w:type="dxa"/>
            <w:shd w:val="pct20" w:color="FFFF00" w:fill="FFFFFF"/>
          </w:tcPr>
          <w:p w:rsidRPr="00DD188A" w:rsidR="00DD188A" w:rsidP="00DD188A" w:rsidRDefault="00DD188A" w14:paraId="3BCCC229" wp14:textId="77777777">
            <w:r w:rsidRPr="00DD188A">
              <w:t>ZAF</w:t>
            </w:r>
          </w:p>
        </w:tc>
      </w:tr>
    </w:tbl>
    <w:p xmlns:wp14="http://schemas.microsoft.com/office/word/2010/wordml" w:rsidRPr="00DD188A" w:rsidR="006C65D5" w:rsidP="00DD188A" w:rsidRDefault="00DD188A" w14:paraId="2D865EBD" wp14:textId="77777777">
      <w:bookmarkStart w:name="_GoBack" w:id="0"/>
      <w:bookmarkEnd w:id="0"/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1312" behindDoc="0" locked="0" layoutInCell="0" allowOverlap="1" wp14:anchorId="74473DE9" wp14:editId="7777777">
                <wp:simplePos x="0" y="0"/>
                <wp:positionH relativeFrom="column">
                  <wp:posOffset>0</wp:posOffset>
                </wp:positionH>
                <wp:positionV relativeFrom="paragraph">
                  <wp:posOffset>7478395</wp:posOffset>
                </wp:positionV>
                <wp:extent cx="6248400" cy="548640"/>
                <wp:effectExtent l="0" t="0" r="0" b="0"/>
                <wp:wrapNone/>
                <wp:docPr id="11" name="OtherShapes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5486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xmlns:wp14="http://schemas.microsoft.com/office/word/2010/wordml" w:rsidR="00DD188A" w:rsidRDefault="00DD188A" w14:paraId="672A6659" wp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751E8FA">
              <v:rect id="OtherShapes2" style="position:absolute;margin-left:0;margin-top:588.85pt;width:492pt;height:4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color="#9c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">
                <v:textbox>
                  <w:txbxContent>
                    <w:p w:rsidR="00DD188A" w:rsidRDefault="00DD188A" w14:paraId="0A37501D" wp14:textId="7777777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0288" behindDoc="0" locked="0" layoutInCell="0" allowOverlap="1" wp14:anchorId="5697F3F7" wp14:editId="7777777">
                <wp:simplePos x="0" y="0"/>
                <wp:positionH relativeFrom="column">
                  <wp:posOffset>0</wp:posOffset>
                </wp:positionH>
                <wp:positionV relativeFrom="paragraph">
                  <wp:posOffset>556895</wp:posOffset>
                </wp:positionV>
                <wp:extent cx="6248400" cy="548640"/>
                <wp:effectExtent l="0" t="0" r="0" b="0"/>
                <wp:wrapNone/>
                <wp:docPr id="10" name="OtherShap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54864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xmlns:wp14="http://schemas.microsoft.com/office/word/2010/wordml" w:rsidRPr="00DD188A" w:rsidR="00DD188A" w:rsidRDefault="00DD188A" w14:paraId="5DAB6C7B" wp14:textId="77777777">
                            <w:pPr>
                              <w:rPr>
                                <w:b/>
                                <w:i/>
                                <w:cap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8C80C99">
              <v:rect id="OtherShapes1" style="position:absolute;margin-left:0;margin-top:43.85pt;width:492pt;height:4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o:allowincell="f" fillcolor="#9cf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">
                <v:textbox inset="0,0,0,0">
                  <w:txbxContent>
                    <w:p w:rsidRPr="00DD188A" w:rsidR="00DD188A" w:rsidRDefault="00DD188A" w14:paraId="02EB378F" wp14:textId="77777777">
                      <w:pPr>
                        <w:rPr>
                          <w:b/>
                          <w:i/>
                          <w:caps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0" allowOverlap="1" wp14:anchorId="6E928B57" wp14:editId="7777777">
            <wp:simplePos x="0" y="0"/>
            <wp:positionH relativeFrom="page">
              <wp:posOffset>2260600</wp:posOffset>
            </wp:positionH>
            <wp:positionV relativeFrom="page">
              <wp:posOffset>5588000</wp:posOffset>
            </wp:positionV>
            <wp:extent cx="3251200" cy="2540000"/>
            <wp:effectExtent l="19050" t="19050" r="25400" b="12700"/>
            <wp:wrapNone/>
            <wp:docPr id="9" name="Picture 3" descr="c:\edax32\img\tempPath_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edax32\img\tempPath_0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54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ap="flat" cmpd="sng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Pr="00DD188A" w:rsidR="006C65D5">
      <w:headerReference w:type="default" r:id="rId9"/>
      <w:footerReference w:type="even" r:id="rId10"/>
      <w:footerReference w:type="default" r:id="rId11"/>
      <w:pgSz w:w="12240" w:h="15840" w:orient="portrait" w:code="1"/>
      <w:pgMar w:top="1440" w:right="720" w:bottom="1440" w:left="1440" w:header="720" w:footer="720" w:gutter="288"/>
      <w:pgBorders w:offsetFrom="page">
        <w:top w:val="threeDEmboss" w:color="auto" w:sz="24" w:space="24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DD188A" w:rsidRDefault="00DD188A" w14:paraId="6A05A809" wp14:textId="77777777">
      <w:r>
        <w:separator/>
      </w:r>
    </w:p>
  </w:endnote>
  <w:endnote w:type="continuationSeparator" w:id="0">
    <w:p xmlns:wp14="http://schemas.microsoft.com/office/word/2010/wordml" w:rsidR="00DD188A" w:rsidRDefault="00DD188A" w14:paraId="5A39BBE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6C29BD" w:rsidRDefault="006C29BD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6C29BD" w:rsidRDefault="006C29BD" w14:paraId="0D0B940D" wp14:textId="777777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p14">
  <w:p xmlns:wp14="http://schemas.microsoft.com/office/word/2010/wordml" w:rsidR="006C29BD" w:rsidRDefault="00DD188A" w14:paraId="4E20B708" wp14:textId="77777777">
    <w:pPr>
      <w:pStyle w:val="Footer"/>
      <w:jc w:val="center"/>
    </w:pPr>
    <w:r>
      <w:rPr>
        <w:noProof/>
        <w:sz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3632" behindDoc="0" locked="0" layoutInCell="0" allowOverlap="1" wp14:anchorId="691249BD" wp14:editId="7777777">
              <wp:simplePos x="0" y="0"/>
              <wp:positionH relativeFrom="page">
                <wp:posOffset>1072515</wp:posOffset>
              </wp:positionH>
              <wp:positionV relativeFrom="page">
                <wp:posOffset>9689465</wp:posOffset>
              </wp:positionV>
              <wp:extent cx="6248400" cy="0"/>
              <wp:effectExtent l="0" t="0" r="0" b="0"/>
              <wp:wrapNone/>
              <wp:docPr id="1" name="HeaderLin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245319A">
            <v:line id="HeaderLine2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4.5pt" from="84.45pt,762.95pt" to="576.45pt,7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">
              <v:stroke linestyle="thinThick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DD188A" w:rsidRDefault="00DD188A" w14:paraId="41C8F396" wp14:textId="77777777">
      <w:r>
        <w:separator/>
      </w:r>
    </w:p>
  </w:footnote>
  <w:footnote w:type="continuationSeparator" w:id="0">
    <w:p xmlns:wp14="http://schemas.microsoft.com/office/word/2010/wordml" w:rsidR="00DD188A" w:rsidRDefault="00DD188A" w14:paraId="72A3D3E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xmlns:wp14="http://schemas.microsoft.com/office/word/2010/wordml" w:rsidR="006C29BD" w:rsidRDefault="00DD188A" w14:paraId="142F8157" wp14:textId="77777777">
    <w:pPr>
      <w:pStyle w:val="Head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61824" behindDoc="1" locked="0" layoutInCell="0" allowOverlap="1" wp14:anchorId="07B1B046" wp14:editId="7777777">
          <wp:simplePos x="0" y="0"/>
          <wp:positionH relativeFrom="column">
            <wp:posOffset>4648200</wp:posOffset>
          </wp:positionH>
          <wp:positionV relativeFrom="paragraph">
            <wp:posOffset>0</wp:posOffset>
          </wp:positionV>
          <wp:extent cx="1447800" cy="675005"/>
          <wp:effectExtent l="0" t="0" r="0" b="0"/>
          <wp:wrapTight wrapText="bothSides">
            <wp:wrapPolygon edited="0">
              <wp:start x="0" y="0"/>
              <wp:lineTo x="0" y="20726"/>
              <wp:lineTo x="21316" y="20726"/>
              <wp:lineTo x="21316" y="0"/>
              <wp:lineTo x="0" y="0"/>
            </wp:wrapPolygon>
          </wp:wrapTight>
          <wp:docPr id="329" name="Picture 329" descr="ETA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9" descr="ETA_4c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680" behindDoc="0" locked="0" layoutInCell="0" allowOverlap="1" wp14:anchorId="2CBE7256" wp14:editId="7777777">
              <wp:simplePos x="0" y="0"/>
              <wp:positionH relativeFrom="page">
                <wp:posOffset>1076325</wp:posOffset>
              </wp:positionH>
              <wp:positionV relativeFrom="page">
                <wp:posOffset>476250</wp:posOffset>
              </wp:positionV>
              <wp:extent cx="2257425" cy="342900"/>
              <wp:effectExtent l="0" t="0" r="0" b="0"/>
              <wp:wrapNone/>
              <wp:docPr id="8" name="HeaderTextBox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74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="006C29BD" w:rsidRDefault="006C29BD" w14:paraId="48946E12" wp14:textId="77777777">
                          <w:pPr>
                            <w:pStyle w:val="Heading4"/>
                          </w:pPr>
                          <w:r>
                            <w:t>Microanalysis Report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6068DEE">
            <v:shapetype id="_x0000_t202" coordsize="21600,21600" o:spt="202" path="m,l,21600r21600,l21600,xe">
              <v:stroke joinstyle="miter"/>
              <v:path gradientshapeok="t" o:connecttype="rect"/>
            </v:shapetype>
            <v:shape id="HeaderTextBox6" style="position:absolute;margin-left:84.75pt;margin-top:37.5pt;width:177.7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8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">
              <v:textbox>
                <w:txbxContent>
                  <w:p w:rsidR="006C29BD" w:rsidRDefault="006C29BD" w14:paraId="1BEED86D" wp14:textId="77777777">
                    <w:pPr>
                      <w:pStyle w:val="Heading4"/>
                    </w:pPr>
                    <w:r>
                      <w:t>Microanalysis Report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xmlns:wp14="http://schemas.microsoft.com/office/word/2010/wordml" w:rsidR="006C29BD" w:rsidRDefault="00DD188A" w14:paraId="0DD43970" wp14:textId="77777777">
    <w:pPr>
      <w:pStyle w:val="Header"/>
    </w:pPr>
    <w:r>
      <w:rPr>
        <w:noProof/>
        <w:sz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60800" behindDoc="0" locked="0" layoutInCell="0" allowOverlap="1" wp14:anchorId="7E2E5974" wp14:editId="7777777">
              <wp:simplePos x="0" y="0"/>
              <wp:positionH relativeFrom="page">
                <wp:posOffset>4838700</wp:posOffset>
              </wp:positionH>
              <wp:positionV relativeFrom="page">
                <wp:posOffset>1218565</wp:posOffset>
              </wp:positionV>
              <wp:extent cx="1133475" cy="276225"/>
              <wp:effectExtent l="0" t="0" r="0" b="0"/>
              <wp:wrapNone/>
              <wp:docPr id="7" name="HeaderTextBox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34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="006C29BD" w:rsidRDefault="00DD188A" w14:paraId="3BD5EBF2" wp14:textId="77777777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3/13/2025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368CBD9">
            <v:shape id="HeaderTextBox1" style="position:absolute;margin-left:381pt;margin-top:95.95pt;width:89.25pt;height:21.7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9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">
              <v:textbox>
                <w:txbxContent>
                  <w:p w:rsidR="006C29BD" w:rsidRDefault="00DD188A" w14:paraId="45F28276" wp14:textId="77777777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3/13/2025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752" behindDoc="0" locked="0" layoutInCell="0" allowOverlap="1" wp14:anchorId="79F70339" wp14:editId="7777777">
              <wp:simplePos x="0" y="0"/>
              <wp:positionH relativeFrom="page">
                <wp:posOffset>2667000</wp:posOffset>
              </wp:positionH>
              <wp:positionV relativeFrom="page">
                <wp:posOffset>1228090</wp:posOffset>
              </wp:positionV>
              <wp:extent cx="2352675" cy="285750"/>
              <wp:effectExtent l="0" t="0" r="0" b="0"/>
              <wp:wrapNone/>
              <wp:docPr id="6" name="HeaderTextBox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="006C29BD" w:rsidRDefault="006C29BD" w14:paraId="36B01069" wp14:textId="77777777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Your Name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A5C15D0">
            <v:shape id="HeaderTextBox3" style="position:absolute;margin-left:210pt;margin-top:96.7pt;width:185.25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30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">
              <v:textbox>
                <w:txbxContent>
                  <w:p w:rsidR="006C29BD" w:rsidRDefault="006C29BD" w14:paraId="4C371447" wp14:textId="77777777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Your Name 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776" behindDoc="0" locked="0" layoutInCell="0" allowOverlap="1" wp14:anchorId="476FD67D" wp14:editId="7777777">
              <wp:simplePos x="0" y="0"/>
              <wp:positionH relativeFrom="page">
                <wp:posOffset>2705100</wp:posOffset>
              </wp:positionH>
              <wp:positionV relativeFrom="page">
                <wp:posOffset>885190</wp:posOffset>
              </wp:positionV>
              <wp:extent cx="2743200" cy="285750"/>
              <wp:effectExtent l="0" t="0" r="0" b="0"/>
              <wp:wrapNone/>
              <wp:docPr id="5" name="HeaderText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="006C29BD" w:rsidRDefault="006C29BD" w14:paraId="536480CF" wp14:textId="77777777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Company Name Here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5840045">
            <v:shape id="HeaderTextBox2" style="position:absolute;margin-left:213pt;margin-top:69.7pt;width:3in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31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">
              <v:textbox>
                <w:txbxContent>
                  <w:p w:rsidR="006C29BD" w:rsidRDefault="006C29BD" w14:paraId="44ED7260" wp14:textId="77777777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Company Name Here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7728" behindDoc="0" locked="0" layoutInCell="0" allowOverlap="1" wp14:anchorId="48AF8AC3" wp14:editId="7777777">
              <wp:simplePos x="0" y="0"/>
              <wp:positionH relativeFrom="page">
                <wp:posOffset>1066800</wp:posOffset>
              </wp:positionH>
              <wp:positionV relativeFrom="page">
                <wp:posOffset>1228090</wp:posOffset>
              </wp:positionV>
              <wp:extent cx="1247775" cy="285750"/>
              <wp:effectExtent l="0" t="0" r="0" b="0"/>
              <wp:wrapNone/>
              <wp:docPr id="4" name="HeaderTextBox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="006C29BD" w:rsidRDefault="006C29BD" w14:paraId="5028F1B9" wp14:textId="77777777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Prepared by: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01D828E">
            <v:shape id="HeaderTextBox4" style="position:absolute;margin-left:84pt;margin-top:96.7pt;width:98.2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32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">
              <v:textbox>
                <w:txbxContent>
                  <w:p w:rsidR="006C29BD" w:rsidRDefault="006C29BD" w14:paraId="40787E6D" wp14:textId="77777777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Prepared by: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6704" behindDoc="0" locked="0" layoutInCell="0" allowOverlap="1" wp14:anchorId="0B8B1C6E" wp14:editId="7777777">
              <wp:simplePos x="0" y="0"/>
              <wp:positionH relativeFrom="page">
                <wp:posOffset>1066800</wp:posOffset>
              </wp:positionH>
              <wp:positionV relativeFrom="page">
                <wp:posOffset>885190</wp:posOffset>
              </wp:positionV>
              <wp:extent cx="1247775" cy="285750"/>
              <wp:effectExtent l="0" t="0" r="0" b="0"/>
              <wp:wrapNone/>
              <wp:docPr id="3" name="HeaderTextBox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xmlns:wp14="http://schemas.microsoft.com/office/word/2010/wordml" w:rsidR="006C29BD" w:rsidRDefault="006C29BD" w14:paraId="2ABFE8D5" wp14:textId="77777777">
                          <w:pP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8"/>
                            </w:rPr>
                            <w:t>Prepared for: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CF19C4A">
            <v:shape id="HeaderTextBox5" style="position:absolute;margin-left:84pt;margin-top:69.7pt;width:98.2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33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">
              <v:textbox>
                <w:txbxContent>
                  <w:p w:rsidR="006C29BD" w:rsidRDefault="006C29BD" w14:paraId="6AE880B0" wp14:textId="77777777">
                    <w:pPr>
                      <w:rPr>
                        <w:b/>
                        <w:bCs/>
                        <w:i/>
                        <w:iCs/>
                        <w:sz w:val="28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8"/>
                      </w:rPr>
                      <w:t>Prepared for: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4656" behindDoc="0" locked="0" layoutInCell="0" allowOverlap="1" wp14:anchorId="5B266BD9" wp14:editId="7777777">
              <wp:simplePos x="0" y="0"/>
              <wp:positionH relativeFrom="page">
                <wp:posOffset>1066800</wp:posOffset>
              </wp:positionH>
              <wp:positionV relativeFrom="page">
                <wp:posOffset>1586865</wp:posOffset>
              </wp:positionV>
              <wp:extent cx="6286500" cy="0"/>
              <wp:effectExtent l="0" t="0" r="0" b="0"/>
              <wp:wrapNone/>
              <wp:docPr id="2" name="HeaderLin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811AAA3">
            <v:line id="HeaderLine1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4.5pt" from="84pt,124.95pt" to="579pt,1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">
              <v:stroke linestyle="thinThick"/>
              <w10:wrap anchorx="page" anchory="page"/>
            </v:line>
          </w:pict>
        </mc:Fallback>
      </mc:AlternateContent>
    </w:r>
  </w:p>
  <w:p xmlns:wp14="http://schemas.microsoft.com/office/word/2010/wordml" w:rsidR="006C29BD" w:rsidRDefault="006C29BD" w14:paraId="0E27B00A" wp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embedSystemFonts/>
  <w:hideSpellingErrors/>
  <w:activeWritingStyle w:lang="en-US" w:vendorID="64" w:dllVersion="131078" w:nlCheck="1" w:checkStyle="1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3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DAX Reports Wizard Balloon" w:val="0"/>
  </w:docVars>
  <w:rsids>
    <w:rsidRoot w:val="00DD188A"/>
    <w:rsid w:val="004005C0"/>
    <w:rsid w:val="004E0B24"/>
    <w:rsid w:val="006B6514"/>
    <w:rsid w:val="006C29BD"/>
    <w:rsid w:val="006C65D5"/>
    <w:rsid w:val="00750209"/>
    <w:rsid w:val="00DD188A"/>
    <w:rsid w:val="00E059F2"/>
    <w:rsid w:val="0263415B"/>
    <w:rsid w:val="7F12D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8"/>
    <o:shapelayout v:ext="edit">
      <o:idmap v:ext="edit" data="1"/>
    </o:shapelayout>
  </w:shapeDefaults>
  <w:decimalSymbol w:val="."/>
  <w:listSeparator w:val=","/>
  <w14:docId w14:val="3503192C"/>
  <w15:docId w15:val="{B1B2976F-4F68-43F6-904D-EC636025D9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MS Mincho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36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28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rmal2" w:customStyle="1">
    <w:name w:val="Formal2"/>
    <w:basedOn w:val="Formal1"/>
    <w:rPr>
      <w:rFonts w:ascii="Arial" w:hAnsi="Arial"/>
      <w:b/>
    </w:rPr>
  </w:style>
  <w:style w:type="paragraph" w:styleId="Formal1" w:customStyle="1">
    <w:name w:val="Formal1"/>
    <w:basedOn w:val="Normal"/>
    <w:pPr>
      <w:spacing w:before="60" w:after="6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i/>
      <w:i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i/>
      <w:sz w:val="36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Formal2">
    <w:name w:val="Formal2"/>
    <w:basedOn w:val="Formal1"/>
    <w:rPr>
      <w:rFonts w:ascii="Arial" w:hAnsi="Arial"/>
      <w:b/>
    </w:rPr>
  </w:style>
  <w:style w:type="paragraph" w:customStyle="1" w:styleId="Formal1">
    <w:name w:val="Formal1"/>
    <w:basedOn w:val="Normal"/>
    <w:pPr>
      <w:spacing w:before="60" w:after="6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image" Target="/media/image3.png" Id="Re5564c276c754ab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daxreports\imgpl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imgplus.dot</ap:Template>
  <ap:Application>Microsoft Word for the web</ap:Application>
  <ap:DocSecurity>0</ap:DocSecurity>
  <ap:ScaleCrop>false</ap:ScaleCrop>
  <ap:Company>EDAX Inc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Dariusz Ploch</dc:creator>
  <keywords/>
  <lastModifiedBy>Małgorzata Kus-Liśkiewicz</lastModifiedBy>
  <revision>2</revision>
  <lastPrinted>2001-11-07T12:28:00.0000000Z</lastPrinted>
  <dcterms:created xsi:type="dcterms:W3CDTF">2025-03-13T10:06:00.0000000Z</dcterms:created>
  <dcterms:modified xsi:type="dcterms:W3CDTF">2025-03-14T08:07:56.3728876Z</dcterms:modified>
</coreProperties>
</file>